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596F7E4E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64339D16"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FD1F38">
        <w:t>Študija o podpori uvajanju rešitev umetne inteligence v gospodarstvo, javno upravo in družbo, ki se bo izvajala v okviru Evropske kohezijske politike v obdobju 2021-2027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33DCF17D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F754E6">
        <w:tc>
          <w:tcPr>
            <w:tcW w:w="1944" w:type="dxa"/>
            <w:shd w:val="clear" w:color="auto" w:fill="auto"/>
          </w:tcPr>
          <w:p w14:paraId="5ACCD7F6" w14:textId="1836E38F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</w:t>
            </w:r>
            <w:r w:rsidR="003F4C57">
              <w:rPr>
                <w:b/>
                <w:sz w:val="20"/>
                <w:szCs w:val="20"/>
              </w:rPr>
              <w:t xml:space="preserve"> ali študij</w:t>
            </w:r>
            <w:r w:rsidRPr="007516B0">
              <w:rPr>
                <w:b/>
                <w:sz w:val="20"/>
                <w:szCs w:val="20"/>
              </w:rPr>
              <w:t>, s pogodbeno v</w:t>
            </w:r>
            <w:r w:rsidR="00B123A9">
              <w:rPr>
                <w:b/>
                <w:sz w:val="20"/>
                <w:szCs w:val="20"/>
              </w:rPr>
              <w:t>rednostjo vsake reference vsaj 1</w:t>
            </w:r>
            <w:r w:rsidR="003F4C57">
              <w:rPr>
                <w:b/>
                <w:sz w:val="20"/>
                <w:szCs w:val="20"/>
              </w:rPr>
              <w:t>0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F754E6">
        <w:tc>
          <w:tcPr>
            <w:tcW w:w="194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0ACD4424" w14:textId="77777777" w:rsidTr="00F754E6">
        <w:tc>
          <w:tcPr>
            <w:tcW w:w="1944" w:type="dxa"/>
            <w:shd w:val="clear" w:color="auto" w:fill="auto"/>
          </w:tcPr>
          <w:p w14:paraId="56DFB91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FCDACA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06687E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87934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CD10C2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5CB0857B" w14:textId="77777777" w:rsidTr="00F754E6">
        <w:tc>
          <w:tcPr>
            <w:tcW w:w="1944" w:type="dxa"/>
            <w:shd w:val="clear" w:color="auto" w:fill="auto"/>
          </w:tcPr>
          <w:p w14:paraId="7FBBBD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0530FE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6D95C8E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648A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B4622C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14:paraId="03FD75BD" w14:textId="77777777" w:rsidTr="00F754E6">
        <w:tc>
          <w:tcPr>
            <w:tcW w:w="1944" w:type="dxa"/>
            <w:shd w:val="clear" w:color="auto" w:fill="auto"/>
          </w:tcPr>
          <w:p w14:paraId="41DEC220" w14:textId="5BF4E1E7"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</w:t>
            </w:r>
            <w:r w:rsidR="000706F0">
              <w:rPr>
                <w:b/>
                <w:sz w:val="20"/>
                <w:szCs w:val="20"/>
              </w:rPr>
              <w:t xml:space="preserve">evropske kohezijske politike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="004B49F4" w:rsidRPr="007516B0">
              <w:rPr>
                <w:b/>
                <w:sz w:val="20"/>
                <w:szCs w:val="20"/>
              </w:rPr>
              <w:t>pred</w:t>
            </w:r>
            <w:r w:rsidR="004B49F4"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19CA1953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793A3481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48FD3146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34582060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3DEC377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14:paraId="3C321E55" w14:textId="77777777" w:rsidTr="00F754E6">
        <w:tc>
          <w:tcPr>
            <w:tcW w:w="1944" w:type="dxa"/>
            <w:shd w:val="clear" w:color="auto" w:fill="auto"/>
          </w:tcPr>
          <w:p w14:paraId="2D9A8E6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1D55EED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04B89DC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9889AF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8AD5210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7EB2B40D" w14:textId="77777777" w:rsidTr="00F754E6">
        <w:tc>
          <w:tcPr>
            <w:tcW w:w="1944" w:type="dxa"/>
            <w:shd w:val="clear" w:color="auto" w:fill="auto"/>
          </w:tcPr>
          <w:p w14:paraId="69C279A5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4C195D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19D5BD3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CD892E2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5B87AAD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0A31403B" w14:textId="77777777" w:rsidTr="00F754E6">
        <w:tc>
          <w:tcPr>
            <w:tcW w:w="1944" w:type="dxa"/>
            <w:shd w:val="clear" w:color="auto" w:fill="auto"/>
          </w:tcPr>
          <w:p w14:paraId="28B259C6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D2ACEEE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4E515DA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28367D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2632E96A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7A4DAB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3E29076D" w:rsidR="005C3B8D" w:rsidRPr="007516B0" w:rsidRDefault="00AE148F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46102D6A" w14:textId="77777777" w:rsidTr="00F754E6">
        <w:tc>
          <w:tcPr>
            <w:tcW w:w="1957" w:type="dxa"/>
            <w:shd w:val="clear" w:color="auto" w:fill="auto"/>
          </w:tcPr>
          <w:p w14:paraId="53BA38AA" w14:textId="621AC16B" w:rsidR="005C3B8D" w:rsidRPr="007516B0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>
              <w:rPr>
                <w:b/>
                <w:sz w:val="20"/>
                <w:szCs w:val="20"/>
              </w:rPr>
              <w:t xml:space="preserve">v raziskavah/študijah </w:t>
            </w:r>
            <w:r w:rsidR="00E475DA">
              <w:rPr>
                <w:b/>
                <w:sz w:val="20"/>
                <w:szCs w:val="20"/>
              </w:rPr>
              <w:t xml:space="preserve">s področja </w:t>
            </w:r>
            <w:r w:rsidR="00C377F6">
              <w:rPr>
                <w:b/>
                <w:sz w:val="20"/>
                <w:szCs w:val="20"/>
              </w:rPr>
              <w:t>evropske kohezijske politike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E475DA"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 w:rsidR="00C9328E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2A1CB23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29ECD2E0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7D62A36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4C22AF6E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9B0FE1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1E2E5F63" w14:textId="77777777" w:rsidTr="00F754E6">
        <w:tc>
          <w:tcPr>
            <w:tcW w:w="1957" w:type="dxa"/>
            <w:shd w:val="clear" w:color="auto" w:fill="auto"/>
          </w:tcPr>
          <w:p w14:paraId="75AB27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4221E93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9FBC5DC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AE2403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4C6802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13D938BF" w14:textId="77777777" w:rsidTr="00F754E6">
        <w:tc>
          <w:tcPr>
            <w:tcW w:w="1957" w:type="dxa"/>
            <w:shd w:val="clear" w:color="auto" w:fill="auto"/>
          </w:tcPr>
          <w:p w14:paraId="740E13E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B1F8FCA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4DC1BD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B23D5D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58CEE2A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25930F84" w14:textId="77777777" w:rsidTr="00F754E6">
        <w:tc>
          <w:tcPr>
            <w:tcW w:w="1957" w:type="dxa"/>
            <w:shd w:val="clear" w:color="auto" w:fill="auto"/>
          </w:tcPr>
          <w:p w14:paraId="0F62AD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7A08DB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56883C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55949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3F7C7B4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6F9D974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70EB138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263C2DAB" w14:textId="77777777" w:rsidR="0015241D" w:rsidRPr="007516B0" w:rsidRDefault="0015241D" w:rsidP="0015241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6DB0BBE1" w14:textId="77777777" w:rsidR="0015241D" w:rsidRPr="007516B0" w:rsidRDefault="0015241D" w:rsidP="0015241D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024A0DF" w14:textId="132785A0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15241D" w:rsidRPr="007516B0" w14:paraId="642A07B6" w14:textId="77777777" w:rsidTr="002817C2">
        <w:tc>
          <w:tcPr>
            <w:tcW w:w="1957" w:type="dxa"/>
            <w:shd w:val="clear" w:color="auto" w:fill="auto"/>
          </w:tcPr>
          <w:p w14:paraId="083C67DA" w14:textId="671619BF" w:rsidR="0015241D" w:rsidRPr="007516B0" w:rsidRDefault="00B84AAB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1068CBB3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1F5B39AB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09C00BF9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27980170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D7BDF16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15241D" w:rsidRPr="007516B0" w14:paraId="25F350C7" w14:textId="77777777" w:rsidTr="002817C2">
        <w:tc>
          <w:tcPr>
            <w:tcW w:w="1957" w:type="dxa"/>
            <w:shd w:val="clear" w:color="auto" w:fill="auto"/>
          </w:tcPr>
          <w:p w14:paraId="3B76BE37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56C097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CB2F624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8997E7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396A98C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5F22B09F" w14:textId="77777777" w:rsidTr="002817C2">
        <w:tc>
          <w:tcPr>
            <w:tcW w:w="1957" w:type="dxa"/>
            <w:shd w:val="clear" w:color="auto" w:fill="auto"/>
          </w:tcPr>
          <w:p w14:paraId="026EB1D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BAA67BD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035AB28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980A39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70FAB1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1E88FF67" w14:textId="77777777" w:rsidTr="002817C2">
        <w:tc>
          <w:tcPr>
            <w:tcW w:w="1957" w:type="dxa"/>
            <w:shd w:val="clear" w:color="auto" w:fill="auto"/>
          </w:tcPr>
          <w:p w14:paraId="50DEB0DB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0A33AD6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B8F4AA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33123B8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4F342555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8BADDE0" w14:textId="77777777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3DE8A7C" w14:textId="77777777" w:rsidR="0015241D" w:rsidRDefault="0015241D" w:rsidP="0015241D">
      <w:pPr>
        <w:tabs>
          <w:tab w:val="left" w:pos="647"/>
          <w:tab w:val="center" w:pos="7722"/>
          <w:tab w:val="right" w:pos="9072"/>
        </w:tabs>
      </w:pPr>
    </w:p>
    <w:p w14:paraId="0B735BB1" w14:textId="77777777" w:rsidR="0015241D" w:rsidRPr="008C339B" w:rsidRDefault="0015241D" w:rsidP="0015241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8C339B">
        <w:t xml:space="preserve">Delovne izkušnje strokovnjaka </w:t>
      </w:r>
      <w:r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Pr="008C339B">
        <w:instrText xml:space="preserve"> FORMTEXT </w:instrText>
      </w:r>
      <w:r w:rsidRPr="008C339B">
        <w:fldChar w:fldCharType="separate"/>
      </w:r>
      <w:r w:rsidRPr="008C339B">
        <w:t> </w:t>
      </w:r>
      <w:r w:rsidRPr="008C339B">
        <w:t> </w:t>
      </w:r>
      <w:r w:rsidRPr="008C339B">
        <w:t> </w:t>
      </w:r>
      <w:r w:rsidRPr="008C339B">
        <w:t> </w:t>
      </w:r>
      <w:r w:rsidRPr="008C339B">
        <w:t> </w:t>
      </w:r>
      <w:r w:rsidRPr="008C339B">
        <w:fldChar w:fldCharType="end"/>
      </w:r>
      <w:r w:rsidRPr="008C339B">
        <w:t xml:space="preserve"> </w:t>
      </w:r>
      <w:r w:rsidRPr="008C339B">
        <w:rPr>
          <w:i/>
          <w:sz w:val="18"/>
          <w:szCs w:val="18"/>
        </w:rPr>
        <w:t>/vpišite številko/</w:t>
      </w:r>
      <w:r w:rsidRPr="008C339B">
        <w:t xml:space="preserve"> </w:t>
      </w:r>
      <w:r w:rsidRPr="008C339B">
        <w:rPr>
          <w:sz w:val="24"/>
          <w:szCs w:val="24"/>
        </w:rPr>
        <w:t xml:space="preserve"> let.</w:t>
      </w:r>
    </w:p>
    <w:p w14:paraId="639141F5" w14:textId="77777777" w:rsidR="0015241D" w:rsidRPr="008C526A" w:rsidRDefault="0015241D" w:rsidP="0015241D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569C37BB" w14:textId="77777777" w:rsidR="0015241D" w:rsidRPr="007516B0" w:rsidRDefault="0015241D" w:rsidP="0015241D">
      <w:r w:rsidRPr="007516B0">
        <w:br w:type="page"/>
      </w:r>
    </w:p>
    <w:p w14:paraId="61FFCF06" w14:textId="0FAEB0F6" w:rsidR="005C3B8D" w:rsidRDefault="005C3B8D" w:rsidP="005C3B8D">
      <w:r w:rsidRPr="001F65CA">
        <w:rPr>
          <w:b/>
          <w:sz w:val="28"/>
          <w:szCs w:val="28"/>
        </w:rPr>
        <w:lastRenderedPageBreak/>
        <w:t>M</w:t>
      </w:r>
      <w:r w:rsidR="00912ABF">
        <w:rPr>
          <w:b/>
          <w:sz w:val="28"/>
          <w:szCs w:val="28"/>
        </w:rPr>
        <w:t>ERILO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83E72">
        <w:rPr>
          <w:b/>
          <w:sz w:val="28"/>
          <w:szCs w:val="28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9783159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</w:t>
      </w:r>
      <w:r w:rsidR="00216061">
        <w:rPr>
          <w:b/>
          <w:u w:val="single"/>
        </w:rPr>
        <w:t>MERILO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23AE26CE" w14:textId="77777777" w:rsidTr="00F754E6">
        <w:tc>
          <w:tcPr>
            <w:tcW w:w="1957" w:type="dxa"/>
            <w:shd w:val="clear" w:color="auto" w:fill="auto"/>
          </w:tcPr>
          <w:p w14:paraId="7A683FA0" w14:textId="697A4F04" w:rsidR="005C3B8D" w:rsidRPr="007516B0" w:rsidRDefault="002537E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0C5DCAAC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0534F18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5B2318C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6C7AFF88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45A9F1CD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3D3C76C8" w14:textId="77777777" w:rsidTr="00F754E6">
        <w:tc>
          <w:tcPr>
            <w:tcW w:w="1957" w:type="dxa"/>
            <w:shd w:val="clear" w:color="auto" w:fill="auto"/>
          </w:tcPr>
          <w:p w14:paraId="6B1384C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6DA8FC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9C9AC8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8EC0F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3263E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5378AD0D" w14:textId="77777777" w:rsidTr="00F754E6">
        <w:tc>
          <w:tcPr>
            <w:tcW w:w="1957" w:type="dxa"/>
            <w:shd w:val="clear" w:color="auto" w:fill="auto"/>
          </w:tcPr>
          <w:p w14:paraId="53A5B28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16BE665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1680EA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0065B8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7EF336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6D916940" w14:textId="77777777" w:rsidTr="00F754E6">
        <w:tc>
          <w:tcPr>
            <w:tcW w:w="1957" w:type="dxa"/>
            <w:shd w:val="clear" w:color="auto" w:fill="auto"/>
          </w:tcPr>
          <w:p w14:paraId="5793B8E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928F59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136392B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E00CBB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2F94767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E7FBB06" w14:textId="77777777" w:rsidR="005C3B8D" w:rsidRDefault="005C3B8D" w:rsidP="005C3B8D"/>
    <w:p w14:paraId="1EDB75E3" w14:textId="7BCF3523" w:rsidR="005C3B8D" w:rsidRPr="008C339B" w:rsidRDefault="005C3B8D" w:rsidP="005C3B8D">
      <w:r w:rsidRPr="008C339B">
        <w:t xml:space="preserve">Delovne izkušnje strokovnjaka </w:t>
      </w:r>
      <w:r w:rsidR="00F31412"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8C339B">
        <w:instrText xml:space="preserve"> FORMTEXT </w:instrText>
      </w:r>
      <w:r w:rsidR="00F31412" w:rsidRPr="008C339B">
        <w:fldChar w:fldCharType="separate"/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fldChar w:fldCharType="end"/>
      </w:r>
      <w:r w:rsidR="00F31412" w:rsidRPr="008C339B">
        <w:t xml:space="preserve"> </w:t>
      </w:r>
      <w:r w:rsidR="00F31412" w:rsidRPr="008C339B">
        <w:rPr>
          <w:i/>
          <w:sz w:val="18"/>
          <w:szCs w:val="18"/>
        </w:rPr>
        <w:t>/vpišite številko/</w:t>
      </w:r>
      <w:r w:rsidR="00F31412" w:rsidRPr="008C339B">
        <w:t xml:space="preserve"> </w:t>
      </w:r>
      <w:r w:rsidR="00F31412" w:rsidRPr="008C339B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7C7983F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</w:t>
      </w:r>
      <w:r w:rsidR="00216061">
        <w:t>MERILO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EAA" w14:textId="77777777" w:rsidR="00DC1A6D" w:rsidRDefault="00DC1A6D">
      <w:r>
        <w:separator/>
      </w:r>
    </w:p>
  </w:endnote>
  <w:endnote w:type="continuationSeparator" w:id="0">
    <w:p w14:paraId="3225C22A" w14:textId="77777777"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B51" w14:textId="77777777" w:rsidR="00DC1A6D" w:rsidRDefault="00DC1A6D">
      <w:r>
        <w:separator/>
      </w:r>
    </w:p>
  </w:footnote>
  <w:footnote w:type="continuationSeparator" w:id="0">
    <w:p w14:paraId="1C825C1B" w14:textId="77777777"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E6739B" w:rsidRDefault="00B745D6" w:rsidP="00B111ED">
    <w:pPr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E6739B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E6739B">
      <w:rPr>
        <w:rFonts w:ascii="Republika" w:hAnsi="Republika"/>
        <w:sz w:val="20"/>
        <w:szCs w:val="20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3045"/>
    <w:rsid w:val="000E476A"/>
    <w:rsid w:val="000F1CB3"/>
    <w:rsid w:val="000F381D"/>
    <w:rsid w:val="000F529D"/>
    <w:rsid w:val="000F799B"/>
    <w:rsid w:val="00102FBE"/>
    <w:rsid w:val="00103940"/>
    <w:rsid w:val="00107AA8"/>
    <w:rsid w:val="00111800"/>
    <w:rsid w:val="001154E3"/>
    <w:rsid w:val="00120653"/>
    <w:rsid w:val="00120DE7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59F4"/>
    <w:rsid w:val="001908E4"/>
    <w:rsid w:val="00191BF9"/>
    <w:rsid w:val="00194523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061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37E9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4C57"/>
    <w:rsid w:val="003F6F70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9F4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589E"/>
    <w:rsid w:val="00567106"/>
    <w:rsid w:val="005712A3"/>
    <w:rsid w:val="005757A1"/>
    <w:rsid w:val="00575E50"/>
    <w:rsid w:val="00583C3D"/>
    <w:rsid w:val="00583E72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64B40"/>
    <w:rsid w:val="00770B24"/>
    <w:rsid w:val="00783310"/>
    <w:rsid w:val="0078463D"/>
    <w:rsid w:val="007847B5"/>
    <w:rsid w:val="00790879"/>
    <w:rsid w:val="007A4A6D"/>
    <w:rsid w:val="007A4DAB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339B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ABF"/>
    <w:rsid w:val="00924E3C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44C0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95F85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11ED"/>
    <w:rsid w:val="00B1225B"/>
    <w:rsid w:val="00B123A9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4AAB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178B1"/>
    <w:rsid w:val="00C2014D"/>
    <w:rsid w:val="00C20CAE"/>
    <w:rsid w:val="00C250D5"/>
    <w:rsid w:val="00C26820"/>
    <w:rsid w:val="00C377F6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D3C1D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6739B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1F38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55</TotalTime>
  <Pages>5</Pages>
  <Words>655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6032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221</cp:revision>
  <cp:lastPrinted>2014-11-11T11:21:00Z</cp:lastPrinted>
  <dcterms:created xsi:type="dcterms:W3CDTF">2023-07-14T10:47:00Z</dcterms:created>
  <dcterms:modified xsi:type="dcterms:W3CDTF">2024-06-28T11:55:00Z</dcterms:modified>
</cp:coreProperties>
</file>